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D5AF5" w14:textId="77777777" w:rsidR="00751282" w:rsidRDefault="00751282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KELYNGWORTH</w:t>
      </w:r>
      <w:r>
        <w:rPr>
          <w:rFonts w:ascii="Times New Roman" w:hAnsi="Times New Roman" w:cs="Times New Roman"/>
          <w:sz w:val="24"/>
          <w:szCs w:val="24"/>
        </w:rPr>
        <w:t xml:space="preserve">       (fl.1414)</w:t>
      </w:r>
    </w:p>
    <w:p w14:paraId="3397246C" w14:textId="77777777" w:rsidR="00751282" w:rsidRDefault="00751282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5D1EA6" w14:textId="77777777" w:rsidR="00751282" w:rsidRDefault="00751282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6D90DC" w14:textId="77777777" w:rsidR="00751282" w:rsidRDefault="00751282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Feb.1414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</w:t>
      </w:r>
    </w:p>
    <w:p w14:paraId="015B1780" w14:textId="77777777" w:rsidR="00751282" w:rsidRDefault="00751282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Tyne castle into lands of Agnes de Trewyke(q.v.).</w:t>
      </w:r>
    </w:p>
    <w:p w14:paraId="1EA1393B" w14:textId="77777777" w:rsidR="00751282" w:rsidRDefault="00751282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20-53)</w:t>
      </w:r>
    </w:p>
    <w:p w14:paraId="2E025B72" w14:textId="77777777" w:rsidR="0015192B" w:rsidRPr="0015192B" w:rsidRDefault="0015192B" w:rsidP="001519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5192B">
        <w:rPr>
          <w:rFonts w:ascii="Times New Roman" w:hAnsi="Times New Roman" w:cs="Times New Roman"/>
          <w:sz w:val="24"/>
          <w:szCs w:val="24"/>
        </w:rPr>
        <w:t>26 Feb.1414</w:t>
      </w:r>
      <w:r w:rsidRPr="0015192B">
        <w:rPr>
          <w:rFonts w:ascii="Times New Roman" w:hAnsi="Times New Roman" w:cs="Times New Roman"/>
          <w:sz w:val="24"/>
          <w:szCs w:val="24"/>
        </w:rPr>
        <w:tab/>
        <w:t>He was a juror on the inquisition melius inquirendo held in Corbridge,</w:t>
      </w:r>
    </w:p>
    <w:p w14:paraId="2B7AE11C" w14:textId="77777777" w:rsidR="0015192B" w:rsidRPr="0015192B" w:rsidRDefault="0015192B" w:rsidP="001519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5192B">
        <w:rPr>
          <w:rFonts w:ascii="Times New Roman" w:hAnsi="Times New Roman" w:cs="Times New Roman"/>
          <w:sz w:val="24"/>
          <w:szCs w:val="24"/>
        </w:rPr>
        <w:tab/>
      </w:r>
      <w:r w:rsidRPr="0015192B">
        <w:rPr>
          <w:rFonts w:ascii="Times New Roman" w:hAnsi="Times New Roman" w:cs="Times New Roman"/>
          <w:sz w:val="24"/>
          <w:szCs w:val="24"/>
        </w:rPr>
        <w:tab/>
        <w:t>Northumberland, into lands of Agnes de Trewyke(q.v.).</w:t>
      </w:r>
    </w:p>
    <w:p w14:paraId="241AA798" w14:textId="77777777" w:rsidR="0015192B" w:rsidRPr="0015192B" w:rsidRDefault="0015192B" w:rsidP="0015192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5192B">
        <w:rPr>
          <w:rFonts w:ascii="Times New Roman" w:hAnsi="Times New Roman" w:cs="Times New Roman"/>
          <w:sz w:val="24"/>
          <w:szCs w:val="24"/>
        </w:rPr>
        <w:tab/>
      </w:r>
      <w:r w:rsidRPr="0015192B"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5192B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https://inquisitionspostmortem.ac.uk/view/inquisition/20-053/54</w:t>
        </w:r>
      </w:hyperlink>
      <w:r w:rsidRPr="0015192B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A3352F5" w14:textId="77777777" w:rsidR="0015192B" w:rsidRDefault="0015192B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1D5AF6" w14:textId="77777777" w:rsidR="00751282" w:rsidRDefault="00751282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375C22" w14:textId="77777777" w:rsidR="00751282" w:rsidRDefault="00751282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D64E7E" w14:textId="77777777" w:rsidR="00751282" w:rsidRDefault="00751282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2022</w:t>
      </w:r>
    </w:p>
    <w:p w14:paraId="6DC21316" w14:textId="57007A24" w:rsidR="0015192B" w:rsidRDefault="0015192B" w:rsidP="00751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November 2024</w:t>
      </w:r>
    </w:p>
    <w:p w14:paraId="3A624C4D" w14:textId="618E1A87" w:rsidR="00BA00AB" w:rsidRPr="0075128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512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0605F" w14:textId="77777777" w:rsidR="00751282" w:rsidRDefault="00751282" w:rsidP="009139A6">
      <w:r>
        <w:separator/>
      </w:r>
    </w:p>
  </w:endnote>
  <w:endnote w:type="continuationSeparator" w:id="0">
    <w:p w14:paraId="390D906F" w14:textId="77777777" w:rsidR="00751282" w:rsidRDefault="007512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195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16EF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F44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5E702" w14:textId="77777777" w:rsidR="00751282" w:rsidRDefault="00751282" w:rsidP="009139A6">
      <w:r>
        <w:separator/>
      </w:r>
    </w:p>
  </w:footnote>
  <w:footnote w:type="continuationSeparator" w:id="0">
    <w:p w14:paraId="241C0D61" w14:textId="77777777" w:rsidR="00751282" w:rsidRDefault="007512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0C6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032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0B1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282"/>
    <w:rsid w:val="000666E0"/>
    <w:rsid w:val="0015192B"/>
    <w:rsid w:val="002510B7"/>
    <w:rsid w:val="005C130B"/>
    <w:rsid w:val="00625C2A"/>
    <w:rsid w:val="0075128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DC1C7"/>
  <w15:chartTrackingRefBased/>
  <w15:docId w15:val="{5AAB7D6B-7971-4F04-AD0A-52B1C7C3D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19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0-053/5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2022-04-30T19:54:00Z</dcterms:created>
  <dcterms:modified xsi:type="dcterms:W3CDTF">2024-11-29T09:15:00Z</dcterms:modified>
</cp:coreProperties>
</file>